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D4AC1" w:rsidTr="00BD4AC1" w14:paraId="6CA75815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C1" w:rsidRDefault="00BD4AC1" w14:paraId="4450EBAC" w14:textId="7CB88F5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AC1" w:rsidRDefault="00BD4AC1" w14:paraId="6F6E089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D4AC1" w:rsidRDefault="00BD4AC1" w14:paraId="6B4D54C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D4AC1" w:rsidRDefault="00BD4AC1" w14:paraId="10BA967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D4AC1" w:rsidRDefault="00BD4AC1" w14:paraId="612BE97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D4AC1" w:rsidP="00BD4AC1" w:rsidRDefault="00BD4AC1" w14:paraId="6AEB1B2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D4AC1" w:rsidP="00BD4AC1" w:rsidRDefault="00BD4AC1" w14:paraId="587CCAC8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D4AC1" w:rsidP="00BD4AC1" w:rsidRDefault="00BD4AC1" w14:paraId="467C35F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St-2686/2019</w:t>
      </w:r>
    </w:p>
    <w:p w:rsidR="00BD4AC1" w:rsidP="00BD4AC1" w:rsidRDefault="00BD4AC1" w14:paraId="26303B39" w14:textId="77777777">
      <w:pPr>
        <w:tabs>
          <w:tab w:val="left" w:pos="709"/>
        </w:tabs>
      </w:pPr>
      <w:r>
        <w:t xml:space="preserve"> </w:t>
      </w:r>
    </w:p>
    <w:p w:rsidR="00BD4AC1" w:rsidP="00BD4AC1" w:rsidRDefault="00BD4AC1" w14:paraId="235CCD6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D4AC1" w:rsidP="00BD4AC1" w:rsidRDefault="00BD4AC1" w14:paraId="3A40BE2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D4AC1" w:rsidP="00BD4AC1" w:rsidRDefault="00BD4AC1" w14:paraId="60CB16C2" w14:textId="77777777">
      <w:pPr>
        <w:tabs>
          <w:tab w:val="left" w:pos="709"/>
        </w:tabs>
      </w:pPr>
    </w:p>
    <w:p w:rsidR="00BD4AC1" w:rsidP="00BD4AC1" w:rsidRDefault="00BD4AC1" w14:paraId="6A350CB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D4AC1" w:rsidP="00BD4AC1" w:rsidRDefault="00BD4AC1" w14:paraId="10355BB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D4AC1" w:rsidP="00BD4AC1" w:rsidRDefault="00BD4AC1" w14:paraId="6A0D2F49" w14:textId="77777777">
      <w:pPr>
        <w:tabs>
          <w:tab w:val="left" w:pos="709"/>
        </w:tabs>
      </w:pPr>
    </w:p>
    <w:p w:rsidR="00BD4AC1" w:rsidP="00BD4AC1" w:rsidRDefault="00BD4AC1" w14:paraId="16DBE44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D4AC1" w:rsidP="00BD4AC1" w:rsidRDefault="00BD4AC1" w14:paraId="0CD05833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D4AC1" w:rsidP="00BD4AC1" w:rsidRDefault="00BD4AC1" w14:paraId="2FD4540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D4AC1" w:rsidP="00BD4AC1" w:rsidRDefault="00BD4AC1" w14:paraId="7FA9410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D4AC1" w:rsidP="00BD4AC1" w:rsidRDefault="00BD4AC1" w14:paraId="1B3170C2" w14:textId="77777777">
      <w:pPr>
        <w:tabs>
          <w:tab w:val="left" w:pos="709"/>
        </w:tabs>
      </w:pPr>
    </w:p>
    <w:p w:rsidR="00BD4AC1" w:rsidP="00BD4AC1" w:rsidRDefault="00BD4AC1" w14:paraId="52BF7EA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D4AC1" w:rsidP="00BD4AC1" w:rsidRDefault="00BD4AC1" w14:paraId="176A5450" w14:textId="77777777">
      <w:pPr>
        <w:tabs>
          <w:tab w:val="left" w:pos="709"/>
        </w:tabs>
        <w:jc w:val="both"/>
      </w:pPr>
    </w:p>
    <w:p w:rsidR="00BD4AC1" w:rsidP="00BD4AC1" w:rsidRDefault="00BD4AC1" w14:paraId="653148C4" w14:textId="77777777">
      <w:pPr>
        <w:tabs>
          <w:tab w:val="left" w:pos="709"/>
        </w:tabs>
      </w:pPr>
      <w:r>
        <w:t xml:space="preserve"> </w:t>
      </w:r>
      <w:r>
        <w:tab/>
        <w:t>17. St-2686/2019</w:t>
      </w:r>
    </w:p>
    <w:p w:rsidR="00BD4AC1" w:rsidP="00BD4AC1" w:rsidRDefault="00BD4AC1" w14:paraId="2EC180E3" w14:textId="77777777">
      <w:pPr>
        <w:tabs>
          <w:tab w:val="left" w:pos="709"/>
        </w:tabs>
      </w:pPr>
    </w:p>
    <w:p w:rsidR="00BD4AC1" w:rsidP="00BD4AC1" w:rsidRDefault="00BD4AC1" w14:paraId="507A5DB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D4AC1" w:rsidP="00BD4AC1" w:rsidRDefault="00BD4AC1" w14:paraId="0169A90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D4AC1" w:rsidP="00BD4AC1" w:rsidRDefault="00BD4AC1" w14:paraId="4D86DEF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D4AC1" w:rsidP="00BD4AC1" w:rsidRDefault="00BD4AC1" w14:paraId="4A258181" w14:textId="77777777">
      <w:pPr>
        <w:tabs>
          <w:tab w:val="left" w:pos="709"/>
        </w:tabs>
        <w:ind w:firstLine="708"/>
        <w:jc w:val="both"/>
      </w:pPr>
    </w:p>
    <w:p w:rsidR="00BD4AC1" w:rsidP="00BD4AC1" w:rsidRDefault="00BD4AC1" w14:paraId="1BE5FEE4" w14:textId="77777777">
      <w:pPr>
        <w:tabs>
          <w:tab w:val="left" w:pos="709"/>
        </w:tabs>
        <w:jc w:val="both"/>
      </w:pPr>
      <w:r>
        <w:t xml:space="preserve">protiv </w:t>
      </w:r>
    </w:p>
    <w:p w:rsidR="00BD4AC1" w:rsidP="00BD4AC1" w:rsidRDefault="00BD4AC1" w14:paraId="6170402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D4AC1" w:rsidP="00BD4AC1" w:rsidRDefault="00BD4AC1" w14:paraId="2A5AE5E6" w14:textId="77777777">
      <w:pPr>
        <w:tabs>
          <w:tab w:val="left" w:pos="709"/>
        </w:tabs>
        <w:ind w:left="708"/>
        <w:jc w:val="both"/>
      </w:pPr>
      <w:r>
        <w:tab/>
        <w:t xml:space="preserve">PREMTIM PEK j.d.o.o. za usluge, Zagreb, Breganska ulica 24, </w:t>
      </w:r>
    </w:p>
    <w:p w:rsidR="00BD4AC1" w:rsidP="00BD4AC1" w:rsidRDefault="00BD4AC1" w14:paraId="7C328370" w14:textId="77777777">
      <w:pPr>
        <w:tabs>
          <w:tab w:val="left" w:pos="709"/>
        </w:tabs>
        <w:ind w:left="708"/>
        <w:jc w:val="both"/>
      </w:pPr>
      <w:r>
        <w:t>OIB: 07622024033</w:t>
      </w:r>
    </w:p>
    <w:p w:rsidR="00BD4AC1" w:rsidP="00BD4AC1" w:rsidRDefault="00BD4AC1" w14:paraId="38E96C8E" w14:textId="77777777">
      <w:pPr>
        <w:tabs>
          <w:tab w:val="left" w:pos="709"/>
        </w:tabs>
        <w:ind w:left="708"/>
        <w:jc w:val="both"/>
      </w:pPr>
    </w:p>
    <w:p w:rsidR="00BD4AC1" w:rsidP="00BD4AC1" w:rsidRDefault="00BD4AC1" w14:paraId="6DF649A4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D4AC1" w:rsidP="00BD4AC1" w:rsidRDefault="00BD4AC1" w14:paraId="1C74126A" w14:textId="77777777">
      <w:pPr>
        <w:tabs>
          <w:tab w:val="left" w:pos="709"/>
        </w:tabs>
        <w:jc w:val="both"/>
      </w:pPr>
    </w:p>
    <w:p w:rsidR="00BD4AC1" w:rsidP="00BD4AC1" w:rsidRDefault="00BD4AC1" w14:paraId="2BF32D53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D4AC1" w:rsidP="00BD4AC1" w:rsidRDefault="00BD4AC1" w14:paraId="2B1E8133" w14:textId="77777777">
      <w:pPr>
        <w:tabs>
          <w:tab w:val="left" w:pos="709"/>
        </w:tabs>
      </w:pPr>
    </w:p>
    <w:p w:rsidR="00BD4AC1" w:rsidP="00BD4AC1" w:rsidRDefault="00BD4AC1" w14:paraId="4C4F564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D4AC1" w:rsidP="00BD4AC1" w:rsidRDefault="00BD4AC1" w14:paraId="1AAD7F9E" w14:textId="77777777">
      <w:pPr>
        <w:tabs>
          <w:tab w:val="left" w:pos="709"/>
        </w:tabs>
      </w:pPr>
    </w:p>
    <w:p w:rsidR="00BD4AC1" w:rsidP="00BD4AC1" w:rsidRDefault="00BD4AC1" w14:paraId="0D058F1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D4AC1" w:rsidP="00BD4AC1" w:rsidRDefault="00BD4AC1" w14:paraId="295026A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D4AC1" w:rsidP="00BD4AC1" w:rsidRDefault="00BD4AC1" w14:paraId="02E7835A" w14:textId="77777777">
      <w:pPr>
        <w:tabs>
          <w:tab w:val="left" w:pos="709"/>
        </w:tabs>
      </w:pPr>
    </w:p>
    <w:p w:rsidR="00BD4AC1" w:rsidP="00BD4AC1" w:rsidRDefault="00BD4AC1" w14:paraId="06A6CD6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AA8B23" w14:textId="01AA8B23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4AC1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D4A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4AC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4AC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4AC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4AC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D4AC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4A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4AC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4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AC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AC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AC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AC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D4AC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A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AC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916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St-2686/2019</izvorni_sadrzaj>
    <derivirana_varijabla naziv="DomainObject.Predmet.OznakaBroj_1">St-2686/2019</derivirana_varijabla>
  </DomainObject.Predmet.OznakaBroj>
  <DomainObject.Predmet.OznakaBrojOptuznogAkta>
    <izvorni_sadrzaj>04-06-19-4692</izvorni_sadrzaj>
    <derivirana_varijabla naziv="DomainObject.Predmet.OznakaBrojOptuznogAkta_1">04-06-19-4692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PREMTIM PEK j.d.o.o. za usluge</izvorni_sadrzaj>
    <derivirana_varijabla naziv="DomainObject.Predmet.ProtustrankaFormated_1">  PREMTIM PEK j.d.o.o. za usluge</derivirana_varijabla>
  </DomainObject.Predmet.ProtustrankaFormated>
  <DomainObject.Predmet.ProtustrankaFormatedOIB>
    <izvorni_sadrzaj>  PREMTIM PEK j.d.o.o. za usluge, OIB 07622024033</izvorni_sadrzaj>
    <derivirana_varijabla naziv="DomainObject.Predmet.ProtustrankaFormatedOIB_1">  PREMTIM PEK j.d.o.o. za usluge, OIB 07622024033</derivirana_varijabla>
  </DomainObject.Predmet.ProtustrankaFormatedOIB>
  <DomainObject.Predmet.ProtustrankaFormatedWithAdress>
    <izvorni_sadrzaj> PREMTIM PEK j.d.o.o. za usluge, Breganska ulica 24, 10000 Zagreb</izvorni_sadrzaj>
    <derivirana_varijabla naziv="DomainObject.Predmet.ProtustrankaFormatedWithAdress_1"> PREMTIM PEK j.d.o.o. za usluge, Breganska ulica 24, 10000 Zagreb</derivirana_varijabla>
  </DomainObject.Predmet.ProtustrankaFormatedWithAdress>
  <DomainObject.Predmet.ProtustrankaFormatedWithAdressOIB>
    <izvorni_sadrzaj> PREMTIM PEK j.d.o.o. za usluge, OIB 07622024033, Breganska ulica 24, 10000 Zagreb</izvorni_sadrzaj>
    <derivirana_varijabla naziv="DomainObject.Predmet.ProtustrankaFormatedWithAdressOIB_1"> PREMTIM PEK j.d.o.o. za usluge, OIB 07622024033, Breganska ulica 24, 10000 Zagreb</derivirana_varijabla>
  </DomainObject.Predmet.ProtustrankaFormatedWithAdressOIB>
  <DomainObject.Predmet.ProtustrankaWithAdress>
    <izvorni_sadrzaj>PREMTIM PEK j.d.o.o. za usluge Breganska ulica 24, 10000 Zagreb</izvorni_sadrzaj>
    <derivirana_varijabla naziv="DomainObject.Predmet.ProtustrankaWithAdress_1">PREMTIM PEK j.d.o.o. za usluge Breganska ulica 24, 10000 Zagreb</derivirana_varijabla>
  </DomainObject.Predmet.ProtustrankaWithAdress>
  <DomainObject.Predmet.ProtustrankaWithAdressOIB>
    <izvorni_sadrzaj>PREMTIM PEK j.d.o.o. za usluge, OIB 07622024033, Breganska ulica 24, 10000 Zagreb</izvorni_sadrzaj>
    <derivirana_varijabla naziv="DomainObject.Predmet.ProtustrankaWithAdressOIB_1">PREMTIM PEK j.d.o.o. za usluge, OIB 07622024033, Breganska ulica 24, 10000 Zagreb</derivirana_varijabla>
  </DomainObject.Predmet.ProtustrankaWithAdressOIB>
  <DomainObject.Predmet.ProtustrankaNazivFormated>
    <izvorni_sadrzaj>PREMTIM PEK j.d.o.o. za usluge</izvorni_sadrzaj>
    <derivirana_varijabla naziv="DomainObject.Predmet.ProtustrankaNazivFormated_1">PREMTIM PEK j.d.o.o. za usluge</derivirana_varijabla>
  </DomainObject.Predmet.ProtustrankaNazivFormated>
  <DomainObject.Predmet.ProtustrankaNazivFormatedOIB>
    <izvorni_sadrzaj>PREMTIM PEK j.d.o.o. za usluge, OIB 07622024033</izvorni_sadrzaj>
    <derivirana_varijabla naziv="DomainObject.Predmet.ProtustrankaNazivFormatedOIB_1">PREMTIM PEK j.d.o.o. za usluge, OIB 07622024033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PREMTIM PEK j.d.o.o. za usluge</item>
    </izvorni_sadrzaj>
    <derivirana_varijabla naziv="DomainObject.Predmet.ProtuStrankaListFormated_1">
      <item>PREMTIM PEK j.d.o.o. za usluge</item>
    </derivirana_varijabla>
  </DomainObject.Predmet.ProtuStrankaListFormated>
  <DomainObject.Predmet.ProtuStrankaListFormatedOIB>
    <izvorni_sadrzaj>
      <item>PREMTIM PEK j.d.o.o. za usluge, OIB 07622024033</item>
    </izvorni_sadrzaj>
    <derivirana_varijabla naziv="DomainObject.Predmet.ProtuStrankaListFormatedOIB_1">
      <item>PREMTIM PEK j.d.o.o. za usluge, OIB 07622024033</item>
    </derivirana_varijabla>
  </DomainObject.Predmet.ProtuStrankaListFormatedOIB>
  <DomainObject.Predmet.ProtuStrankaListFormatedWithAdress>
    <izvorni_sadrzaj>
      <item>PREMTIM PEK j.d.o.o. za usluge, Breganska ulica 24, 10000 Zagreb</item>
    </izvorni_sadrzaj>
    <derivirana_varijabla naziv="DomainObject.Predmet.ProtuStrankaListFormatedWithAdress_1">
      <item>PREMTIM PEK j.d.o.o. za usluge, Breganska ulica 24, 10000 Zagreb</item>
    </derivirana_varijabla>
  </DomainObject.Predmet.ProtuStrankaListFormatedWithAdress>
  <DomainObject.Predmet.ProtuStrankaListFormatedWithAdressOIB>
    <izvorni_sadrzaj>
      <item>PREMTIM PEK j.d.o.o. za usluge, OIB 07622024033, Breganska ulica 24, 10000 Zagreb</item>
    </izvorni_sadrzaj>
    <derivirana_varijabla naziv="DomainObject.Predmet.ProtuStrankaListFormatedWithAdressOIB_1">
      <item>PREMTIM PEK j.d.o.o. za usluge, OIB 07622024033, Breganska ulica 24, 10000 Zagreb</item>
    </derivirana_varijabla>
  </DomainObject.Predmet.ProtuStrankaListFormatedWithAdressOIB>
  <DomainObject.Predmet.ProtuStrankaListNazivFormated>
    <izvorni_sadrzaj>
      <item>PREMTIM PEK j.d.o.o. za usluge</item>
    </izvorni_sadrzaj>
    <derivirana_varijabla naziv="DomainObject.Predmet.ProtuStrankaListNazivFormated_1">
      <item>PREMTIM PEK j.d.o.o. za usluge</item>
    </derivirana_varijabla>
  </DomainObject.Predmet.ProtuStrankaListNazivFormated>
  <DomainObject.Predmet.ProtuStrankaListNazivFormatedOIB>
    <izvorni_sadrzaj>
      <item>PREMTIM PEK j.d.o.o. za usluge, OIB 07622024033</item>
    </izvorni_sadrzaj>
    <derivirana_varijabla naziv="DomainObject.Predmet.ProtuStrankaListNazivFormatedOIB_1">
      <item>PREMTIM PEK j.d.o.o. za usluge, OIB 07622024033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PREMTIM PEK j.d.o.o. za usluge</izvorni_sadrzaj>
    <derivirana_varijabla naziv="DomainObject.Predmet.ProtustrankaIDrugi_1">PREMTIM PEK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PREMTIM PEK j.d.o.o. za usluge, OIB 07622024033, Breganska ulica 24, 10000 Zagreb</izvorni_sadrzaj>
    <derivirana_varijabla naziv="DomainObject.Predmet.ProtustrankaIDrugiAdressOIB_1">PREMTIM PEK j.d.o.o. za usluge, OIB 07622024033, Breganska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PREMTIM PEK j.d.o.o. za usluge</item>
      <item>Financijska agencija</item>
    </izvorni_sadrzaj>
    <derivirana_varijabla naziv="DomainObject.Predmet.SudioniciListNaziv_1">
      <item>PREMTIM PEK j.d.o.o. za usluge</item>
      <item>Financijska agencija</item>
    </derivirana_varijabla>
  </DomainObject.Predmet.SudioniciListNaziv>
  <DomainObject.Predmet.SudioniciListAdressOIB>
    <izvorni_sadrzaj>
      <item>PREMTIM PEK j.d.o.o. za usluge, OIB 07622024033, Breganska ulica 24,10000 Zagreb</item>
      <item>Financijska agencija, OIB 85821130368, TRG SVIBANJSKIH ŽRTAVA 1995. 1,10000 Zagreb</item>
    </izvorni_sadrzaj>
    <derivirana_varijabla naziv="DomainObject.Predmet.SudioniciListAdressOIB_1">
      <item>PREMTIM PEK j.d.o.o. za usluge, OIB 07622024033, Breganska ulica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07622024033</item>
      <item>, OIB 85821130368</item>
    </izvorni_sadrzaj>
    <derivirana_varijabla naziv="DomainObject.Predmet.SudioniciListNazivOIB_1">
      <item>, OIB 07622024033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831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